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A0FB5" w14:textId="77777777" w:rsidR="005C7187" w:rsidRDefault="005C7187" w:rsidP="005C71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PEPIR</w:t>
      </w:r>
      <w:r>
        <w:rPr>
          <w:rFonts w:ascii="Times New Roman" w:hAnsi="Times New Roman" w:cs="Times New Roman"/>
          <w:sz w:val="24"/>
          <w:szCs w:val="24"/>
        </w:rPr>
        <w:t xml:space="preserve">     (fl.1434)</w:t>
      </w:r>
    </w:p>
    <w:p w14:paraId="7F097CD9" w14:textId="77777777" w:rsidR="005C7187" w:rsidRDefault="005C7187" w:rsidP="005C71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0798D4" w14:textId="77777777" w:rsidR="005C7187" w:rsidRDefault="005C7187" w:rsidP="005C71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7ECA92" w14:textId="2D7FFFCA" w:rsidR="005C7187" w:rsidRDefault="005C7187" w:rsidP="005C71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</w:t>
      </w:r>
      <w:r w:rsidR="00BE0A6B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hall,</w:t>
      </w:r>
    </w:p>
    <w:p w14:paraId="1B2DF671" w14:textId="77777777" w:rsidR="005C7187" w:rsidRDefault="005C7187" w:rsidP="005C71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lands of the late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Saperton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D5417C1" w14:textId="77777777" w:rsidR="005C7187" w:rsidRDefault="005C7187" w:rsidP="005C71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24-169)</w:t>
      </w:r>
    </w:p>
    <w:p w14:paraId="2E203020" w14:textId="77777777" w:rsidR="005C7187" w:rsidRDefault="005C7187" w:rsidP="005C71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E31817" w14:textId="77777777" w:rsidR="005C7187" w:rsidRDefault="005C7187" w:rsidP="005C71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1FE360" w14:textId="77777777" w:rsidR="005C7187" w:rsidRPr="006C0A61" w:rsidRDefault="005C7187" w:rsidP="005C71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2016</w:t>
      </w:r>
    </w:p>
    <w:p w14:paraId="1462BC7C" w14:textId="77777777" w:rsidR="00BE0A6B" w:rsidRPr="005C7187" w:rsidRDefault="00BE0A6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5C71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0A1743" w14:textId="77777777" w:rsidR="005C7187" w:rsidRDefault="005C7187" w:rsidP="00E71FC3">
      <w:pPr>
        <w:spacing w:after="0" w:line="240" w:lineRule="auto"/>
      </w:pPr>
      <w:r>
        <w:separator/>
      </w:r>
    </w:p>
  </w:endnote>
  <w:endnote w:type="continuationSeparator" w:id="0">
    <w:p w14:paraId="3C1D829F" w14:textId="77777777" w:rsidR="005C7187" w:rsidRDefault="005C71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84AED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I.S.Rogers</w:t>
    </w:r>
    <w:proofErr w:type="spell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927C4" w14:textId="77777777" w:rsidR="005C7187" w:rsidRDefault="005C7187" w:rsidP="00E71FC3">
      <w:pPr>
        <w:spacing w:after="0" w:line="240" w:lineRule="auto"/>
      </w:pPr>
      <w:r>
        <w:separator/>
      </w:r>
    </w:p>
  </w:footnote>
  <w:footnote w:type="continuationSeparator" w:id="0">
    <w:p w14:paraId="7D1A1645" w14:textId="77777777" w:rsidR="005C7187" w:rsidRDefault="005C71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187"/>
    <w:rsid w:val="005C7187"/>
    <w:rsid w:val="008A1556"/>
    <w:rsid w:val="00AB52E8"/>
    <w:rsid w:val="00B16D3F"/>
    <w:rsid w:val="00BE0A6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EF675"/>
  <w15:chartTrackingRefBased/>
  <w15:docId w15:val="{BD5C1D54-D2D3-419E-B352-BF41275B3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2016-04-18T21:39:00Z</dcterms:created>
  <dcterms:modified xsi:type="dcterms:W3CDTF">2024-06-14T08:23:00Z</dcterms:modified>
</cp:coreProperties>
</file>